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19A" w:rsidRPr="0065216C" w:rsidRDefault="0009519A" w:rsidP="00B432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Questionario compilato dall’intervistatore</w:t>
      </w:r>
    </w:p>
    <w:p w:rsidR="0009519A" w:rsidRPr="0065216C" w:rsidRDefault="0009519A" w:rsidP="00B43211">
      <w:pPr>
        <w:jc w:val="center"/>
        <w:rPr>
          <w:b/>
          <w:sz w:val="28"/>
          <w:szCs w:val="28"/>
        </w:rPr>
      </w:pPr>
      <w:r w:rsidRPr="0065216C">
        <w:rPr>
          <w:b/>
          <w:sz w:val="28"/>
          <w:szCs w:val="28"/>
        </w:rPr>
        <w:t>Costruzione profilo</w:t>
      </w:r>
    </w:p>
    <w:p w:rsidR="0009519A" w:rsidRDefault="0009519A" w:rsidP="00B43211">
      <w:pPr>
        <w:jc w:val="both"/>
      </w:pPr>
    </w:p>
    <w:p w:rsidR="0009519A" w:rsidRDefault="0009519A" w:rsidP="00B43211">
      <w:pPr>
        <w:jc w:val="both"/>
      </w:pPr>
    </w:p>
    <w:p w:rsidR="0009519A" w:rsidRDefault="0009519A" w:rsidP="00B43211">
      <w:pPr>
        <w:jc w:val="both"/>
      </w:pPr>
    </w:p>
    <w:p w:rsidR="0009519A" w:rsidRDefault="0009519A" w:rsidP="00B43211">
      <w:pPr>
        <w:jc w:val="both"/>
      </w:pPr>
      <w:r>
        <w:t xml:space="preserve">Nome: </w:t>
      </w:r>
      <w:r>
        <w:rPr>
          <w:u w:val="single"/>
        </w:rPr>
        <w:t>Alla Eddine E.</w:t>
      </w:r>
    </w:p>
    <w:p w:rsidR="0009519A" w:rsidRPr="006C272A" w:rsidRDefault="0009519A" w:rsidP="00B43211">
      <w:pPr>
        <w:jc w:val="both"/>
        <w:rPr>
          <w:u w:val="single"/>
        </w:rPr>
      </w:pPr>
      <w:r>
        <w:t xml:space="preserve">Genere: </w:t>
      </w:r>
      <w:r>
        <w:rPr>
          <w:u w:val="single"/>
        </w:rPr>
        <w:t xml:space="preserve">Maschio </w:t>
      </w:r>
    </w:p>
    <w:p w:rsidR="0009519A" w:rsidRDefault="0009519A" w:rsidP="00B43211">
      <w:pPr>
        <w:jc w:val="both"/>
      </w:pPr>
      <w:r>
        <w:t xml:space="preserve">Età: </w:t>
      </w:r>
      <w:r w:rsidRPr="006C272A">
        <w:rPr>
          <w:u w:val="single"/>
        </w:rPr>
        <w:t>2</w:t>
      </w:r>
      <w:r>
        <w:rPr>
          <w:u w:val="single"/>
        </w:rPr>
        <w:t>4</w:t>
      </w:r>
    </w:p>
    <w:p w:rsidR="0009519A" w:rsidRDefault="0009519A" w:rsidP="00B43211">
      <w:pPr>
        <w:jc w:val="both"/>
      </w:pPr>
      <w:r>
        <w:t xml:space="preserve">Paese di Provenienza: </w:t>
      </w:r>
      <w:r>
        <w:rPr>
          <w:u w:val="single"/>
        </w:rPr>
        <w:t>Marocco</w:t>
      </w:r>
    </w:p>
    <w:p w:rsidR="0009519A" w:rsidRDefault="0009519A" w:rsidP="00B43211">
      <w:pPr>
        <w:jc w:val="both"/>
        <w:rPr>
          <w:u w:val="single"/>
        </w:rPr>
      </w:pPr>
      <w:r>
        <w:t xml:space="preserve">Titolo di studio: </w:t>
      </w:r>
      <w:r>
        <w:rPr>
          <w:u w:val="single"/>
        </w:rPr>
        <w:t xml:space="preserve">Diploma </w:t>
      </w:r>
    </w:p>
    <w:p w:rsidR="0009519A" w:rsidRDefault="0009519A" w:rsidP="00B43211">
      <w:pPr>
        <w:jc w:val="both"/>
        <w:rPr>
          <w:u w:val="single"/>
        </w:rPr>
      </w:pPr>
      <w:r w:rsidRPr="00441D5F">
        <w:t>Facoltà:</w:t>
      </w:r>
      <w:r>
        <w:rPr>
          <w:u w:val="single"/>
        </w:rPr>
        <w:t xml:space="preserve"> Scienze dell’educazione</w:t>
      </w:r>
    </w:p>
    <w:p w:rsidR="0009519A" w:rsidRDefault="0009519A" w:rsidP="00B43211">
      <w:pPr>
        <w:jc w:val="both"/>
      </w:pPr>
    </w:p>
    <w:p w:rsidR="0009519A" w:rsidRPr="00C92FC8" w:rsidRDefault="0009519A" w:rsidP="00C92FC8">
      <w:pPr>
        <w:numPr>
          <w:ilvl w:val="0"/>
          <w:numId w:val="1"/>
        </w:numPr>
        <w:jc w:val="both"/>
      </w:pPr>
      <w:r>
        <w:t xml:space="preserve">Con chi vivevi nel tuo paese? </w:t>
      </w:r>
      <w:r w:rsidRPr="00C92FC8">
        <w:rPr>
          <w:u w:val="single"/>
        </w:rPr>
        <w:t>Con i miei genitori.</w:t>
      </w:r>
    </w:p>
    <w:p w:rsidR="0009519A" w:rsidRDefault="0009519A" w:rsidP="00B43211">
      <w:pPr>
        <w:ind w:left="360"/>
        <w:jc w:val="both"/>
      </w:pPr>
    </w:p>
    <w:p w:rsidR="0009519A" w:rsidRPr="00C92FC8" w:rsidRDefault="0009519A" w:rsidP="00C92FC8">
      <w:pPr>
        <w:numPr>
          <w:ilvl w:val="0"/>
          <w:numId w:val="1"/>
        </w:numPr>
        <w:jc w:val="both"/>
      </w:pPr>
      <w:r>
        <w:t xml:space="preserve">Quale titolo di studio hanno e che lavoro svolgono i tuoi familiari? </w:t>
      </w:r>
      <w:r w:rsidRPr="00C92FC8">
        <w:rPr>
          <w:u w:val="single"/>
        </w:rPr>
        <w:t>Tutti e due diplomati, mamma sarta e casalinga, papà meccanico</w:t>
      </w:r>
    </w:p>
    <w:p w:rsidR="0009519A" w:rsidRPr="00255439" w:rsidRDefault="0009519A" w:rsidP="00B43211">
      <w:pPr>
        <w:ind w:left="360"/>
        <w:jc w:val="both"/>
        <w:rPr>
          <w:u w:val="single"/>
        </w:rPr>
      </w:pPr>
    </w:p>
    <w:p w:rsidR="0009519A" w:rsidRDefault="0009519A" w:rsidP="00B43211">
      <w:pPr>
        <w:numPr>
          <w:ilvl w:val="0"/>
          <w:numId w:val="1"/>
        </w:numPr>
        <w:jc w:val="both"/>
      </w:pPr>
      <w:r>
        <w:t>Vivevi:</w:t>
      </w:r>
      <w:r>
        <w:rPr>
          <w:u w:val="single"/>
        </w:rPr>
        <w:t xml:space="preserve"> in città.</w:t>
      </w:r>
      <w:r>
        <w:t xml:space="preserve"> </w:t>
      </w:r>
    </w:p>
    <w:p w:rsidR="0009519A" w:rsidRPr="0056601A" w:rsidRDefault="0009519A" w:rsidP="00B43211">
      <w:pPr>
        <w:ind w:left="1080"/>
        <w:jc w:val="both"/>
        <w:rPr>
          <w:u w:val="single"/>
        </w:rPr>
      </w:pPr>
    </w:p>
    <w:p w:rsidR="0009519A" w:rsidRPr="00C92FC8" w:rsidRDefault="0009519A" w:rsidP="00C92FC8">
      <w:pPr>
        <w:numPr>
          <w:ilvl w:val="0"/>
          <w:numId w:val="1"/>
        </w:numPr>
        <w:jc w:val="both"/>
      </w:pPr>
      <w:r>
        <w:t xml:space="preserve">A livello economico reputi la tua famiglia: </w:t>
      </w:r>
      <w:r w:rsidRPr="00C92FC8">
        <w:rPr>
          <w:u w:val="single"/>
        </w:rPr>
        <w:t>livello medio-basso</w:t>
      </w:r>
    </w:p>
    <w:p w:rsidR="0009519A" w:rsidRDefault="0009519A" w:rsidP="00B43211">
      <w:pPr>
        <w:jc w:val="both"/>
      </w:pPr>
    </w:p>
    <w:p w:rsidR="0009519A" w:rsidRPr="00C92FC8" w:rsidRDefault="0009519A" w:rsidP="00C92FC8">
      <w:pPr>
        <w:numPr>
          <w:ilvl w:val="0"/>
          <w:numId w:val="1"/>
        </w:numPr>
        <w:jc w:val="both"/>
      </w:pPr>
      <w:r>
        <w:t xml:space="preserve">Cosa pensa la tua famiglia della tua scelta? </w:t>
      </w:r>
      <w:r w:rsidRPr="00C92FC8">
        <w:rPr>
          <w:u w:val="single"/>
        </w:rPr>
        <w:t>Sono contenti per me</w:t>
      </w:r>
    </w:p>
    <w:p w:rsidR="0009519A" w:rsidRPr="0056601A" w:rsidRDefault="0009519A" w:rsidP="00B43211">
      <w:pPr>
        <w:ind w:left="360"/>
        <w:jc w:val="both"/>
        <w:rPr>
          <w:u w:val="single"/>
        </w:rPr>
      </w:pPr>
    </w:p>
    <w:p w:rsidR="0009519A" w:rsidRPr="00D03895" w:rsidRDefault="0009519A" w:rsidP="00B43211">
      <w:pPr>
        <w:numPr>
          <w:ilvl w:val="0"/>
          <w:numId w:val="1"/>
        </w:numPr>
        <w:jc w:val="both"/>
      </w:pPr>
      <w:r>
        <w:t xml:space="preserve">Hai mai vissuto da solo? </w:t>
      </w:r>
      <w:r w:rsidRPr="00A57F7F">
        <w:rPr>
          <w:u w:val="single"/>
        </w:rPr>
        <w:t>si</w:t>
      </w:r>
    </w:p>
    <w:p w:rsidR="0009519A" w:rsidRDefault="0009519A" w:rsidP="00B43211">
      <w:pPr>
        <w:ind w:left="360"/>
        <w:jc w:val="both"/>
        <w:rPr>
          <w:u w:val="single"/>
        </w:rPr>
      </w:pPr>
    </w:p>
    <w:p w:rsidR="0009519A" w:rsidRPr="00C92FC8" w:rsidRDefault="0009519A" w:rsidP="00C92FC8">
      <w:pPr>
        <w:numPr>
          <w:ilvl w:val="0"/>
          <w:numId w:val="1"/>
        </w:numPr>
        <w:jc w:val="both"/>
        <w:rPr>
          <w:u w:val="single"/>
        </w:rPr>
      </w:pPr>
      <w:r>
        <w:t xml:space="preserve">Nel tuo paese d’origine, studiavi o lavoravi? </w:t>
      </w:r>
      <w:r w:rsidRPr="00C92FC8">
        <w:rPr>
          <w:u w:val="single"/>
        </w:rPr>
        <w:t>Studiavo e lavoravo con mio padre</w:t>
      </w:r>
    </w:p>
    <w:p w:rsidR="0009519A" w:rsidRPr="0056601A" w:rsidRDefault="0009519A" w:rsidP="00B43211">
      <w:pPr>
        <w:ind w:left="720"/>
        <w:jc w:val="both"/>
        <w:rPr>
          <w:u w:val="single"/>
        </w:rPr>
      </w:pPr>
    </w:p>
    <w:p w:rsidR="0009519A" w:rsidRPr="00C92FC8" w:rsidRDefault="0009519A" w:rsidP="00B43211">
      <w:pPr>
        <w:numPr>
          <w:ilvl w:val="0"/>
          <w:numId w:val="1"/>
        </w:numPr>
        <w:jc w:val="both"/>
      </w:pPr>
      <w:r>
        <w:t xml:space="preserve">Sono molti i ragazzi della tua età, nel tuo paese, che si trasferiscono all’estero per studiare o lavorare? </w:t>
      </w:r>
      <w:r w:rsidRPr="00C92FC8">
        <w:rPr>
          <w:u w:val="single"/>
        </w:rPr>
        <w:t>Non saprei.Molti si trasferiscono ma per lavorare credo</w:t>
      </w:r>
    </w:p>
    <w:p w:rsidR="0009519A" w:rsidRDefault="0009519A" w:rsidP="00B43211">
      <w:pPr>
        <w:jc w:val="both"/>
      </w:pPr>
    </w:p>
    <w:p w:rsidR="0009519A" w:rsidRPr="00743917" w:rsidRDefault="0009519A" w:rsidP="00B43211">
      <w:pPr>
        <w:numPr>
          <w:ilvl w:val="0"/>
          <w:numId w:val="1"/>
        </w:numPr>
        <w:jc w:val="both"/>
      </w:pPr>
      <w:r>
        <w:t xml:space="preserve">Sei già stato in Italia? </w:t>
      </w:r>
      <w:r>
        <w:rPr>
          <w:u w:val="single"/>
        </w:rPr>
        <w:t>Mai.</w:t>
      </w:r>
    </w:p>
    <w:p w:rsidR="0009519A" w:rsidRDefault="0009519A" w:rsidP="00743917">
      <w:pPr>
        <w:numPr>
          <w:ilvl w:val="0"/>
          <w:numId w:val="5"/>
        </w:numPr>
        <w:jc w:val="both"/>
      </w:pPr>
      <w:r>
        <w:t>In che occasione:</w:t>
      </w:r>
    </w:p>
    <w:p w:rsidR="0009519A" w:rsidRDefault="0009519A" w:rsidP="00743917">
      <w:pPr>
        <w:numPr>
          <w:ilvl w:val="0"/>
          <w:numId w:val="5"/>
        </w:numPr>
        <w:jc w:val="both"/>
      </w:pPr>
      <w:r>
        <w:t>Quante volte:</w:t>
      </w:r>
    </w:p>
    <w:p w:rsidR="0009519A" w:rsidRDefault="0009519A" w:rsidP="00743917">
      <w:pPr>
        <w:numPr>
          <w:ilvl w:val="0"/>
          <w:numId w:val="5"/>
        </w:numPr>
        <w:jc w:val="both"/>
      </w:pPr>
      <w:r>
        <w:t>Per quanto tempo:</w:t>
      </w:r>
    </w:p>
    <w:p w:rsidR="0009519A" w:rsidRDefault="0009519A" w:rsidP="00743917">
      <w:pPr>
        <w:numPr>
          <w:ilvl w:val="0"/>
          <w:numId w:val="5"/>
        </w:numPr>
        <w:jc w:val="both"/>
      </w:pPr>
      <w:r>
        <w:t>Dove hai alloggiato:</w:t>
      </w:r>
    </w:p>
    <w:p w:rsidR="0009519A" w:rsidRPr="0056601A" w:rsidRDefault="0009519A" w:rsidP="00743917">
      <w:pPr>
        <w:numPr>
          <w:ilvl w:val="0"/>
          <w:numId w:val="5"/>
        </w:numPr>
        <w:jc w:val="both"/>
      </w:pPr>
      <w:r>
        <w:t>Come ti sei trovato:</w:t>
      </w:r>
    </w:p>
    <w:p w:rsidR="0009519A" w:rsidRDefault="0009519A" w:rsidP="00B43211">
      <w:pPr>
        <w:jc w:val="both"/>
      </w:pPr>
    </w:p>
    <w:p w:rsidR="0009519A" w:rsidRPr="00C92FC8" w:rsidRDefault="0009519A" w:rsidP="00B43211">
      <w:pPr>
        <w:numPr>
          <w:ilvl w:val="0"/>
          <w:numId w:val="1"/>
        </w:numPr>
        <w:jc w:val="both"/>
      </w:pPr>
      <w:r>
        <w:t xml:space="preserve">Sapevi già l’italiano prima di trasferirti? </w:t>
      </w:r>
      <w:r w:rsidRPr="00C92FC8">
        <w:rPr>
          <w:u w:val="single"/>
        </w:rPr>
        <w:t>No.</w:t>
      </w:r>
    </w:p>
    <w:p w:rsidR="0009519A" w:rsidRDefault="0009519A" w:rsidP="00B43211"/>
    <w:p w:rsidR="0009519A" w:rsidRPr="00C92FC8" w:rsidRDefault="0009519A" w:rsidP="00B43211">
      <w:pPr>
        <w:numPr>
          <w:ilvl w:val="0"/>
          <w:numId w:val="1"/>
        </w:numPr>
      </w:pPr>
      <w:r>
        <w:t xml:space="preserve">Adesso, dove vivi? È una situazione provvisoria o definitiva? </w:t>
      </w:r>
      <w:r w:rsidRPr="00C92FC8">
        <w:rPr>
          <w:u w:val="single"/>
        </w:rPr>
        <w:t xml:space="preserve">Prima vivevo in un appartamento, ora ho l’alloggio universitario. </w:t>
      </w:r>
    </w:p>
    <w:p w:rsidR="0009519A" w:rsidRDefault="0009519A" w:rsidP="00C92FC8">
      <w:pPr>
        <w:pStyle w:val="ListParagraph"/>
      </w:pPr>
    </w:p>
    <w:p w:rsidR="0009519A" w:rsidRPr="00C92FC8" w:rsidRDefault="0009519A" w:rsidP="00C92FC8">
      <w:pPr>
        <w:numPr>
          <w:ilvl w:val="0"/>
          <w:numId w:val="1"/>
        </w:numPr>
        <w:jc w:val="both"/>
        <w:rPr>
          <w:u w:val="single"/>
        </w:rPr>
      </w:pPr>
      <w:r>
        <w:t xml:space="preserve">Quando hai deciso di venire in Italia, cos’hai fatto? </w:t>
      </w:r>
      <w:r w:rsidRPr="00C92FC8">
        <w:rPr>
          <w:u w:val="single"/>
        </w:rPr>
        <w:t>La mia famiglia ha dovuto raccogliere</w:t>
      </w:r>
      <w:r>
        <w:rPr>
          <w:u w:val="single"/>
        </w:rPr>
        <w:t xml:space="preserve"> molti soldi per farmi venire in Italia da mio zio.</w:t>
      </w:r>
    </w:p>
    <w:p w:rsidR="0009519A" w:rsidRPr="00C92FC8" w:rsidRDefault="0009519A" w:rsidP="00C92FC8">
      <w:pPr>
        <w:pStyle w:val="ListParagraph"/>
        <w:rPr>
          <w:u w:val="single"/>
        </w:rPr>
      </w:pPr>
    </w:p>
    <w:p w:rsidR="0009519A" w:rsidRPr="00C92FC8" w:rsidRDefault="0009519A" w:rsidP="00B43211">
      <w:pPr>
        <w:numPr>
          <w:ilvl w:val="0"/>
          <w:numId w:val="1"/>
        </w:numPr>
      </w:pPr>
      <w:r>
        <w:t xml:space="preserve">Quando sei arrivato in Italia, avevi già chiaro cosa fare? </w:t>
      </w:r>
      <w:r>
        <w:rPr>
          <w:u w:val="single"/>
        </w:rPr>
        <w:t>No, non sapevo ancora dove sarei andato, ma all’ambasciata ti aiutano.</w:t>
      </w:r>
    </w:p>
    <w:p w:rsidR="0009519A" w:rsidRDefault="0009519A" w:rsidP="00C92FC8">
      <w:pPr>
        <w:pStyle w:val="ListParagraph"/>
      </w:pPr>
    </w:p>
    <w:p w:rsidR="0009519A" w:rsidRDefault="0009519A" w:rsidP="00C92FC8">
      <w:pPr>
        <w:ind w:left="360"/>
      </w:pPr>
    </w:p>
    <w:p w:rsidR="0009519A" w:rsidRPr="00C92FC8" w:rsidRDefault="0009519A" w:rsidP="00C92FC8">
      <w:pPr>
        <w:ind w:left="360"/>
      </w:pPr>
    </w:p>
    <w:p w:rsidR="0009519A" w:rsidRPr="000E63E2" w:rsidRDefault="0009519A" w:rsidP="00B43211">
      <w:pPr>
        <w:rPr>
          <w:u w:val="single"/>
        </w:rPr>
      </w:pPr>
    </w:p>
    <w:p w:rsidR="0009519A" w:rsidRDefault="0009519A" w:rsidP="00B43211">
      <w:pPr>
        <w:jc w:val="center"/>
        <w:rPr>
          <w:b/>
          <w:sz w:val="32"/>
          <w:szCs w:val="32"/>
        </w:rPr>
      </w:pPr>
    </w:p>
    <w:p w:rsidR="0009519A" w:rsidRPr="00C92FC8" w:rsidRDefault="0009519A" w:rsidP="00C92FC8">
      <w:pPr>
        <w:jc w:val="center"/>
        <w:rPr>
          <w:b/>
          <w:sz w:val="32"/>
          <w:szCs w:val="32"/>
        </w:rPr>
      </w:pPr>
      <w:r w:rsidRPr="00384F85">
        <w:rPr>
          <w:b/>
          <w:sz w:val="32"/>
          <w:szCs w:val="32"/>
        </w:rPr>
        <w:t>Intervista 2</w:t>
      </w:r>
      <w:r w:rsidRPr="00384F85">
        <w:rPr>
          <w:b/>
          <w:sz w:val="32"/>
          <w:szCs w:val="32"/>
        </w:rPr>
        <w:br/>
        <w:t>Semistrutturata</w:t>
      </w:r>
    </w:p>
    <w:p w:rsidR="0009519A" w:rsidRDefault="0009519A" w:rsidP="00743917">
      <w:pPr>
        <w:jc w:val="both"/>
      </w:pPr>
    </w:p>
    <w:p w:rsidR="0009519A" w:rsidRPr="00B511C0" w:rsidRDefault="0009519A" w:rsidP="00B43211">
      <w:pPr>
        <w:numPr>
          <w:ilvl w:val="0"/>
          <w:numId w:val="4"/>
        </w:numPr>
        <w:jc w:val="both"/>
        <w:rPr>
          <w:u w:val="single"/>
        </w:rPr>
      </w:pPr>
      <w:r>
        <w:t xml:space="preserve">Percorso burocratico: </w:t>
      </w:r>
    </w:p>
    <w:p w:rsidR="0009519A" w:rsidRPr="00441D5F" w:rsidRDefault="0009519A" w:rsidP="00B43211">
      <w:pPr>
        <w:numPr>
          <w:ilvl w:val="1"/>
          <w:numId w:val="3"/>
        </w:numPr>
        <w:jc w:val="both"/>
      </w:pPr>
      <w:r>
        <w:t xml:space="preserve">Nel paese di origine: </w:t>
      </w:r>
      <w:r>
        <w:rPr>
          <w:u w:val="single"/>
        </w:rPr>
        <w:t>il problema più grande è stato il visto, gli altri documenti, come il titolo di studio, lo traducono all’ambasciata. All’ambasciata sanno aiutarti e darti molte informazioni.</w:t>
      </w:r>
    </w:p>
    <w:p w:rsidR="0009519A" w:rsidRPr="00441D5F" w:rsidRDefault="0009519A" w:rsidP="00B43211">
      <w:pPr>
        <w:numPr>
          <w:ilvl w:val="1"/>
          <w:numId w:val="3"/>
        </w:numPr>
        <w:jc w:val="both"/>
      </w:pPr>
      <w:r>
        <w:t xml:space="preserve">In Italia: </w:t>
      </w:r>
      <w:r>
        <w:rPr>
          <w:u w:val="single"/>
        </w:rPr>
        <w:t>tanti, troppi. Non capivo cosa mi servissero tutti quei fogli. Come la richiesta del codice fiscale e poi il permesso di soggiorno. La cosa più facile è stata iscriversi!</w:t>
      </w:r>
    </w:p>
    <w:p w:rsidR="0009519A" w:rsidRDefault="0009519A" w:rsidP="00B43211">
      <w:pPr>
        <w:jc w:val="both"/>
      </w:pPr>
    </w:p>
    <w:p w:rsidR="0009519A" w:rsidRPr="00441D5F" w:rsidRDefault="0009519A" w:rsidP="00B43211">
      <w:pPr>
        <w:numPr>
          <w:ilvl w:val="0"/>
          <w:numId w:val="4"/>
        </w:numPr>
        <w:jc w:val="both"/>
      </w:pPr>
      <w:r w:rsidRPr="005938E3">
        <w:t>Dettagli sulla procedura per l’ottenimento del permesso di soggiorno seguita dall’intervistato</w:t>
      </w:r>
      <w:r>
        <w:t xml:space="preserve">: </w:t>
      </w:r>
      <w:r>
        <w:rPr>
          <w:u w:val="single"/>
        </w:rPr>
        <w:t>per capire cosa fare ci è voluto un po’. Perché credo sia il primo anno che l’università ti prepara tutto…comunque avevo paura di aver sbagliato qualcosa perché mi davano informazioni diverse.</w:t>
      </w:r>
    </w:p>
    <w:p w:rsidR="0009519A" w:rsidRDefault="0009519A" w:rsidP="00B43211">
      <w:pPr>
        <w:jc w:val="both"/>
      </w:pPr>
    </w:p>
    <w:p w:rsidR="0009519A" w:rsidRPr="00441D5F" w:rsidRDefault="0009519A" w:rsidP="00B43211">
      <w:pPr>
        <w:numPr>
          <w:ilvl w:val="0"/>
          <w:numId w:val="4"/>
        </w:numPr>
        <w:jc w:val="both"/>
      </w:pPr>
      <w:r w:rsidRPr="005938E3">
        <w:t>Dettagli sulla procedura per l’ottenimento del codice fiscale seguita dall’intervistato</w:t>
      </w:r>
      <w:r>
        <w:t xml:space="preserve">: </w:t>
      </w:r>
      <w:r>
        <w:rPr>
          <w:u w:val="single"/>
        </w:rPr>
        <w:t>è stato semplice, quando ho capito cos’era. Per uno straniero che non consoce questi documenti non è facile. Ti dicono vai all’agenzia dell’entrate, ma tu sei in una città che non conosci alla ricerca di cose che non conosci.</w:t>
      </w:r>
    </w:p>
    <w:p w:rsidR="0009519A" w:rsidRDefault="0009519A" w:rsidP="00B43211">
      <w:pPr>
        <w:jc w:val="both"/>
      </w:pPr>
    </w:p>
    <w:p w:rsidR="0009519A" w:rsidRPr="00B511C0" w:rsidRDefault="0009519A" w:rsidP="00B43211">
      <w:pPr>
        <w:numPr>
          <w:ilvl w:val="0"/>
          <w:numId w:val="4"/>
        </w:numPr>
        <w:jc w:val="both"/>
        <w:rPr>
          <w:u w:val="single"/>
        </w:rPr>
      </w:pPr>
      <w:r>
        <w:t xml:space="preserve">Spese (cosa, quanto, chi ti ha aiutato…): </w:t>
      </w:r>
      <w:r>
        <w:rPr>
          <w:u w:val="single"/>
        </w:rPr>
        <w:t>I miei genitori mi hanno dato molto. Hanno dovuto raccogliere molti soldi per farmi partire. Poi c’era mio zio qui che mi ha aiutato. E poi ora faccio il cameriere e ho la borsa di studio.</w:t>
      </w:r>
    </w:p>
    <w:p w:rsidR="0009519A" w:rsidRDefault="0009519A" w:rsidP="00B43211">
      <w:pPr>
        <w:jc w:val="both"/>
      </w:pPr>
    </w:p>
    <w:p w:rsidR="0009519A" w:rsidRDefault="0009519A" w:rsidP="00B43211">
      <w:pPr>
        <w:jc w:val="both"/>
      </w:pPr>
    </w:p>
    <w:p w:rsidR="0009519A" w:rsidRPr="00F46F90" w:rsidRDefault="0009519A" w:rsidP="00B43211">
      <w:pPr>
        <w:numPr>
          <w:ilvl w:val="0"/>
          <w:numId w:val="4"/>
        </w:numPr>
        <w:jc w:val="both"/>
      </w:pPr>
      <w:r>
        <w:t xml:space="preserve">C’è stata una persona, al di fuori dell’ambito burocratico, che ti è stata di particolare aiuto? Credi che l’aiuto di questa persona sia stato fondamentale? </w:t>
      </w:r>
      <w:r>
        <w:rPr>
          <w:u w:val="single"/>
        </w:rPr>
        <w:t xml:space="preserve">Purtroppo no. </w:t>
      </w:r>
    </w:p>
    <w:p w:rsidR="0009519A" w:rsidRDefault="0009519A" w:rsidP="00B43211">
      <w:pPr>
        <w:jc w:val="both"/>
      </w:pPr>
    </w:p>
    <w:p w:rsidR="0009519A" w:rsidRDefault="0009519A" w:rsidP="00C92FC8">
      <w:pPr>
        <w:numPr>
          <w:ilvl w:val="0"/>
          <w:numId w:val="4"/>
        </w:numPr>
        <w:jc w:val="both"/>
      </w:pPr>
      <w:r>
        <w:t xml:space="preserve">Ufficio stranieri: pensi che ti sia stato di particolare aiuto? </w:t>
      </w:r>
      <w:r>
        <w:rPr>
          <w:u w:val="single"/>
        </w:rPr>
        <w:t>Sono stati utilissimi! Sarò andato da loro mille volte perché sei sempre pieno di domande e ti senti perso, loro cercano di aiutarti. Ci vorrebbe qualcuno che conosca le lingue.</w:t>
      </w:r>
    </w:p>
    <w:p w:rsidR="0009519A" w:rsidRPr="00C92FC8" w:rsidRDefault="0009519A" w:rsidP="00C92FC8">
      <w:pPr>
        <w:ind w:left="360"/>
        <w:jc w:val="both"/>
        <w:rPr>
          <w:u w:val="single"/>
        </w:rPr>
      </w:pPr>
      <w:r>
        <w:t xml:space="preserve">Avevano tutta la modulistica necessaria all’iscrizione? </w:t>
      </w:r>
      <w:r>
        <w:rPr>
          <w:u w:val="single"/>
        </w:rPr>
        <w:t>Si, ma ho dovuto girare anche in altri uffici italiani per reperire l’ISEE, l’assicurazione sanitaria e altri documenti.</w:t>
      </w:r>
    </w:p>
    <w:p w:rsidR="0009519A" w:rsidRDefault="0009519A" w:rsidP="00C92FC8">
      <w:pPr>
        <w:jc w:val="both"/>
      </w:pPr>
    </w:p>
    <w:p w:rsidR="0009519A" w:rsidRPr="00C92FC8" w:rsidRDefault="0009519A" w:rsidP="00B43211">
      <w:pPr>
        <w:numPr>
          <w:ilvl w:val="0"/>
          <w:numId w:val="4"/>
        </w:numPr>
        <w:jc w:val="both"/>
      </w:pPr>
      <w:r>
        <w:t xml:space="preserve">Quanti uffici hai dovuto contattare? </w:t>
      </w:r>
      <w:r>
        <w:rPr>
          <w:u w:val="single"/>
        </w:rPr>
        <w:t>A me sono sembrati tantissimi!</w:t>
      </w:r>
    </w:p>
    <w:p w:rsidR="0009519A" w:rsidRPr="00C92FC8" w:rsidRDefault="0009519A" w:rsidP="00C92FC8">
      <w:pPr>
        <w:jc w:val="both"/>
      </w:pPr>
    </w:p>
    <w:p w:rsidR="0009519A" w:rsidRDefault="0009519A" w:rsidP="00C92FC8">
      <w:pPr>
        <w:numPr>
          <w:ilvl w:val="0"/>
          <w:numId w:val="4"/>
        </w:numPr>
        <w:jc w:val="both"/>
      </w:pPr>
      <w:r>
        <w:t xml:space="preserve">Sei soddisfatto delle tempistiche degli uffici? </w:t>
      </w:r>
      <w:r w:rsidRPr="003D2EBD">
        <w:rPr>
          <w:u w:val="single"/>
        </w:rPr>
        <w:t>Si, sono abbastanza soddisfatto.</w:t>
      </w:r>
    </w:p>
    <w:p w:rsidR="0009519A" w:rsidRDefault="0009519A" w:rsidP="00C92FC8">
      <w:pPr>
        <w:ind w:left="360"/>
        <w:jc w:val="both"/>
      </w:pPr>
    </w:p>
    <w:p w:rsidR="0009519A" w:rsidRDefault="0009519A" w:rsidP="00B43211">
      <w:pPr>
        <w:numPr>
          <w:ilvl w:val="0"/>
          <w:numId w:val="4"/>
        </w:numPr>
        <w:jc w:val="both"/>
      </w:pPr>
      <w:r>
        <w:t xml:space="preserve">Dove hai reperito le informazioni? </w:t>
      </w:r>
      <w:r>
        <w:rPr>
          <w:u w:val="single"/>
        </w:rPr>
        <w:t>All’ufficio stranieri, p</w:t>
      </w:r>
      <w:r w:rsidRPr="00C92FC8">
        <w:rPr>
          <w:u w:val="single"/>
        </w:rPr>
        <w:t>oi qualcosa su internet</w:t>
      </w:r>
      <w:r>
        <w:rPr>
          <w:u w:val="single"/>
        </w:rPr>
        <w:t>.</w:t>
      </w:r>
    </w:p>
    <w:p w:rsidR="0009519A" w:rsidRDefault="0009519A" w:rsidP="00C92FC8">
      <w:pPr>
        <w:pStyle w:val="ListParagraph"/>
      </w:pPr>
    </w:p>
    <w:p w:rsidR="0009519A" w:rsidRPr="00F46F90" w:rsidRDefault="0009519A" w:rsidP="00C92FC8">
      <w:pPr>
        <w:numPr>
          <w:ilvl w:val="0"/>
          <w:numId w:val="4"/>
        </w:numPr>
        <w:jc w:val="both"/>
      </w:pPr>
      <w:r>
        <w:t>Hai trovato le informazioni chiare?</w:t>
      </w:r>
      <w:r>
        <w:rPr>
          <w:u w:val="single"/>
        </w:rPr>
        <w:t xml:space="preserve"> Non </w:t>
      </w:r>
      <w:r w:rsidRPr="00C92FC8">
        <w:rPr>
          <w:u w:val="single"/>
        </w:rPr>
        <w:t>è facile se non sai ancora bene l’italiano.</w:t>
      </w:r>
    </w:p>
    <w:p w:rsidR="0009519A" w:rsidRDefault="0009519A" w:rsidP="00B43211">
      <w:pPr>
        <w:jc w:val="both"/>
      </w:pPr>
    </w:p>
    <w:p w:rsidR="0009519A" w:rsidRPr="00F46F90" w:rsidRDefault="0009519A" w:rsidP="00B43211">
      <w:pPr>
        <w:numPr>
          <w:ilvl w:val="0"/>
          <w:numId w:val="4"/>
        </w:numPr>
        <w:jc w:val="both"/>
      </w:pPr>
      <w:r>
        <w:t xml:space="preserve">Informazioni (efficacia, comprensione, etc…): </w:t>
      </w:r>
      <w:r>
        <w:rPr>
          <w:u w:val="single"/>
        </w:rPr>
        <w:t>ogni tanto tra le parole che non conosci e le tante informazioni non capisci più niente. Perché poi molti pensano di darti le informazioni giuste ma per te che sei straniero sono diverse.</w:t>
      </w:r>
    </w:p>
    <w:p w:rsidR="0009519A" w:rsidRDefault="0009519A" w:rsidP="00B43211">
      <w:pPr>
        <w:jc w:val="both"/>
      </w:pPr>
    </w:p>
    <w:p w:rsidR="0009519A" w:rsidRDefault="0009519A" w:rsidP="00C92FC8">
      <w:pPr>
        <w:numPr>
          <w:ilvl w:val="0"/>
          <w:numId w:val="4"/>
        </w:numPr>
        <w:jc w:val="both"/>
      </w:pPr>
      <w:r>
        <w:t xml:space="preserve">Personale uffici italiani (preparazione, disponibilità, etc..): </w:t>
      </w:r>
      <w:r>
        <w:rPr>
          <w:u w:val="single"/>
        </w:rPr>
        <w:t>Quasi sempre disponibili e preparati. Quelli dell’università sono più gentili.</w:t>
      </w:r>
    </w:p>
    <w:p w:rsidR="0009519A" w:rsidRDefault="0009519A" w:rsidP="00C92FC8">
      <w:pPr>
        <w:pStyle w:val="ListParagraph"/>
      </w:pPr>
    </w:p>
    <w:p w:rsidR="0009519A" w:rsidRPr="00F46F90" w:rsidRDefault="0009519A" w:rsidP="00C92FC8">
      <w:pPr>
        <w:numPr>
          <w:ilvl w:val="0"/>
          <w:numId w:val="4"/>
        </w:numPr>
        <w:jc w:val="both"/>
      </w:pPr>
      <w:r>
        <w:t xml:space="preserve">Hai incontrato grosse difficoltà di comunicazione per via della lingua? </w:t>
      </w:r>
      <w:r w:rsidRPr="00C92FC8">
        <w:rPr>
          <w:u w:val="single"/>
        </w:rPr>
        <w:t>All’inizio e poi per i gli esami e i documenti, insomma dove ci sono parole più particolari</w:t>
      </w:r>
    </w:p>
    <w:p w:rsidR="0009519A" w:rsidRDefault="0009519A" w:rsidP="00B43211">
      <w:pPr>
        <w:jc w:val="both"/>
      </w:pPr>
    </w:p>
    <w:p w:rsidR="0009519A" w:rsidRPr="00F46F90" w:rsidRDefault="0009519A" w:rsidP="00B43211">
      <w:pPr>
        <w:numPr>
          <w:ilvl w:val="0"/>
          <w:numId w:val="4"/>
        </w:numPr>
        <w:jc w:val="both"/>
      </w:pPr>
      <w:r>
        <w:t xml:space="preserve">C’è stato qualcuno nell’ambito universitario che si è occupato di presentarti tutti i possibili servizi a cui puoi accedere? </w:t>
      </w:r>
      <w:r>
        <w:rPr>
          <w:u w:val="single"/>
        </w:rPr>
        <w:t>No, non mi sembra.</w:t>
      </w:r>
    </w:p>
    <w:p w:rsidR="0009519A" w:rsidRDefault="0009519A" w:rsidP="00B43211">
      <w:pPr>
        <w:jc w:val="both"/>
      </w:pPr>
    </w:p>
    <w:p w:rsidR="0009519A" w:rsidRPr="00F46F90" w:rsidRDefault="0009519A" w:rsidP="00B43211">
      <w:pPr>
        <w:numPr>
          <w:ilvl w:val="0"/>
          <w:numId w:val="4"/>
        </w:numPr>
        <w:jc w:val="both"/>
      </w:pPr>
      <w:r>
        <w:t xml:space="preserve">Tutor: </w:t>
      </w:r>
      <w:r>
        <w:rPr>
          <w:u w:val="single"/>
        </w:rPr>
        <w:t>non conosco</w:t>
      </w:r>
    </w:p>
    <w:p w:rsidR="0009519A" w:rsidRDefault="0009519A" w:rsidP="00B43211">
      <w:pPr>
        <w:jc w:val="both"/>
      </w:pPr>
    </w:p>
    <w:p w:rsidR="0009519A" w:rsidRPr="009F47D3" w:rsidRDefault="0009519A" w:rsidP="00B43211">
      <w:pPr>
        <w:numPr>
          <w:ilvl w:val="0"/>
          <w:numId w:val="4"/>
        </w:numPr>
        <w:jc w:val="both"/>
      </w:pPr>
      <w:r>
        <w:t xml:space="preserve">Borsa di studio: </w:t>
      </w:r>
      <w:r>
        <w:rPr>
          <w:u w:val="single"/>
        </w:rPr>
        <w:t>per molti è indispensabile. Ovviamente non basta devi anche lavorare se non vuoi vivere al minimo.</w:t>
      </w:r>
    </w:p>
    <w:p w:rsidR="0009519A" w:rsidRDefault="0009519A" w:rsidP="00B43211">
      <w:pPr>
        <w:jc w:val="both"/>
      </w:pPr>
    </w:p>
    <w:p w:rsidR="0009519A" w:rsidRPr="009F47D3" w:rsidRDefault="0009519A" w:rsidP="00B43211">
      <w:pPr>
        <w:numPr>
          <w:ilvl w:val="0"/>
          <w:numId w:val="4"/>
        </w:numPr>
        <w:jc w:val="both"/>
      </w:pPr>
      <w:r>
        <w:t xml:space="preserve">Mensa: </w:t>
      </w:r>
      <w:r>
        <w:rPr>
          <w:u w:val="single"/>
        </w:rPr>
        <w:t>buona</w:t>
      </w:r>
    </w:p>
    <w:p w:rsidR="0009519A" w:rsidRDefault="0009519A" w:rsidP="00B43211">
      <w:pPr>
        <w:jc w:val="both"/>
      </w:pPr>
    </w:p>
    <w:p w:rsidR="0009519A" w:rsidRPr="009F47D3" w:rsidRDefault="0009519A" w:rsidP="00B43211">
      <w:pPr>
        <w:numPr>
          <w:ilvl w:val="0"/>
          <w:numId w:val="4"/>
        </w:numPr>
        <w:jc w:val="both"/>
      </w:pPr>
      <w:r>
        <w:t xml:space="preserve">Alloggio/collegio: </w:t>
      </w:r>
      <w:r>
        <w:rPr>
          <w:u w:val="single"/>
        </w:rPr>
        <w:t>è arrivato un po’ tardi ma è arrivato e sono soddisfatto.</w:t>
      </w:r>
    </w:p>
    <w:p w:rsidR="0009519A" w:rsidRDefault="0009519A" w:rsidP="00B43211">
      <w:pPr>
        <w:jc w:val="both"/>
      </w:pPr>
    </w:p>
    <w:p w:rsidR="0009519A" w:rsidRPr="008447D5" w:rsidRDefault="0009519A" w:rsidP="00B43211">
      <w:pPr>
        <w:numPr>
          <w:ilvl w:val="0"/>
          <w:numId w:val="4"/>
        </w:numPr>
        <w:jc w:val="both"/>
      </w:pPr>
      <w:r>
        <w:t xml:space="preserve">Incontri introduttivi: </w:t>
      </w:r>
      <w:r>
        <w:rPr>
          <w:u w:val="single"/>
        </w:rPr>
        <w:t>si può fare di più</w:t>
      </w:r>
    </w:p>
    <w:p w:rsidR="0009519A" w:rsidRDefault="0009519A" w:rsidP="00B43211">
      <w:pPr>
        <w:jc w:val="both"/>
      </w:pPr>
    </w:p>
    <w:p w:rsidR="0009519A" w:rsidRPr="005C4C96" w:rsidRDefault="0009519A" w:rsidP="00B43211">
      <w:pPr>
        <w:numPr>
          <w:ilvl w:val="0"/>
          <w:numId w:val="4"/>
        </w:numPr>
        <w:jc w:val="both"/>
        <w:rPr>
          <w:u w:val="single"/>
        </w:rPr>
      </w:pPr>
      <w:r>
        <w:t xml:space="preserve">Incontri dedicati: </w:t>
      </w:r>
      <w:r w:rsidRPr="005C4C96">
        <w:rPr>
          <w:u w:val="single"/>
        </w:rPr>
        <w:t>servirebbero!</w:t>
      </w:r>
    </w:p>
    <w:p w:rsidR="0009519A" w:rsidRDefault="0009519A" w:rsidP="00B43211">
      <w:pPr>
        <w:jc w:val="both"/>
      </w:pPr>
    </w:p>
    <w:p w:rsidR="0009519A" w:rsidRPr="008447D5" w:rsidRDefault="0009519A" w:rsidP="00B43211">
      <w:pPr>
        <w:numPr>
          <w:ilvl w:val="0"/>
          <w:numId w:val="4"/>
        </w:numPr>
        <w:jc w:val="both"/>
      </w:pPr>
      <w:r>
        <w:t xml:space="preserve">Sei stato invitato e hai partecipato a incontri per studenti stranieri? </w:t>
      </w:r>
      <w:r w:rsidRPr="00B511C0">
        <w:rPr>
          <w:u w:val="single"/>
        </w:rPr>
        <w:t>no</w:t>
      </w:r>
    </w:p>
    <w:p w:rsidR="0009519A" w:rsidRDefault="0009519A" w:rsidP="00B43211">
      <w:pPr>
        <w:jc w:val="both"/>
      </w:pPr>
    </w:p>
    <w:p w:rsidR="0009519A" w:rsidRPr="009F47D3" w:rsidRDefault="0009519A" w:rsidP="00B43211">
      <w:pPr>
        <w:numPr>
          <w:ilvl w:val="0"/>
          <w:numId w:val="4"/>
        </w:numPr>
        <w:jc w:val="both"/>
      </w:pPr>
      <w:r>
        <w:t xml:space="preserve">Altri servizi per studenti: </w:t>
      </w:r>
      <w:r>
        <w:rPr>
          <w:u w:val="single"/>
        </w:rPr>
        <w:t xml:space="preserve">no. </w:t>
      </w:r>
    </w:p>
    <w:p w:rsidR="0009519A" w:rsidRDefault="0009519A" w:rsidP="00B43211">
      <w:pPr>
        <w:jc w:val="both"/>
      </w:pPr>
    </w:p>
    <w:p w:rsidR="0009519A" w:rsidRPr="009F47D3" w:rsidRDefault="0009519A" w:rsidP="00B43211">
      <w:pPr>
        <w:numPr>
          <w:ilvl w:val="0"/>
          <w:numId w:val="4"/>
        </w:numPr>
        <w:jc w:val="both"/>
      </w:pPr>
      <w:r>
        <w:t xml:space="preserve">Ora che sei ufficialmente iscritto, il tuo iter burocratico è concluso? </w:t>
      </w:r>
      <w:r>
        <w:rPr>
          <w:u w:val="single"/>
        </w:rPr>
        <w:t>Sembra di si. Speriamo non ci siano problemi</w:t>
      </w:r>
    </w:p>
    <w:p w:rsidR="0009519A" w:rsidRDefault="0009519A" w:rsidP="00B43211">
      <w:pPr>
        <w:jc w:val="both"/>
      </w:pPr>
    </w:p>
    <w:p w:rsidR="0009519A" w:rsidRDefault="0009519A" w:rsidP="00B43211">
      <w:pPr>
        <w:numPr>
          <w:ilvl w:val="0"/>
          <w:numId w:val="4"/>
        </w:numPr>
        <w:jc w:val="both"/>
      </w:pPr>
      <w:r>
        <w:t>Sensazioni personali su:</w:t>
      </w:r>
    </w:p>
    <w:p w:rsidR="0009519A" w:rsidRDefault="0009519A" w:rsidP="00B43211">
      <w:pPr>
        <w:numPr>
          <w:ilvl w:val="1"/>
          <w:numId w:val="2"/>
        </w:numPr>
        <w:jc w:val="both"/>
      </w:pPr>
      <w:r>
        <w:t xml:space="preserve">Lezioni: </w:t>
      </w:r>
      <w:r>
        <w:rPr>
          <w:u w:val="single"/>
        </w:rPr>
        <w:t>alcuni professori ci pensano, ma la maggior parte non pensa agli stranieri</w:t>
      </w:r>
    </w:p>
    <w:p w:rsidR="0009519A" w:rsidRPr="008447D5" w:rsidRDefault="0009519A" w:rsidP="00B43211">
      <w:pPr>
        <w:numPr>
          <w:ilvl w:val="1"/>
          <w:numId w:val="2"/>
        </w:numPr>
        <w:jc w:val="both"/>
      </w:pPr>
      <w:r>
        <w:t xml:space="preserve">Studio a casa: </w:t>
      </w:r>
      <w:r>
        <w:rPr>
          <w:u w:val="single"/>
        </w:rPr>
        <w:t>ci metto il doppio dei miei compagni</w:t>
      </w:r>
    </w:p>
    <w:p w:rsidR="0009519A" w:rsidRDefault="0009519A" w:rsidP="00B43211">
      <w:pPr>
        <w:numPr>
          <w:ilvl w:val="1"/>
          <w:numId w:val="2"/>
        </w:numPr>
        <w:jc w:val="both"/>
      </w:pPr>
      <w:r>
        <w:t xml:space="preserve">Situazione economica: </w:t>
      </w:r>
      <w:r>
        <w:rPr>
          <w:u w:val="single"/>
        </w:rPr>
        <w:t>non posso lamentarmi della borsa di studio, anche se non basta a vivere bene.</w:t>
      </w:r>
    </w:p>
    <w:p w:rsidR="0009519A" w:rsidRDefault="0009519A" w:rsidP="00B43211">
      <w:pPr>
        <w:numPr>
          <w:ilvl w:val="1"/>
          <w:numId w:val="2"/>
        </w:numPr>
        <w:jc w:val="both"/>
      </w:pPr>
      <w:r>
        <w:t xml:space="preserve">Strutture universitarie: </w:t>
      </w:r>
      <w:r>
        <w:rPr>
          <w:u w:val="single"/>
        </w:rPr>
        <w:t>nelle aule non ci stiamo. Soprattutto i primi mesi era terribile.</w:t>
      </w:r>
    </w:p>
    <w:p w:rsidR="0009519A" w:rsidRDefault="0009519A" w:rsidP="00B43211">
      <w:pPr>
        <w:numPr>
          <w:ilvl w:val="1"/>
          <w:numId w:val="2"/>
        </w:numPr>
        <w:jc w:val="both"/>
      </w:pPr>
      <w:r>
        <w:t xml:space="preserve"> Uffici / burocrazia (attuale</w:t>
      </w:r>
      <w:r w:rsidRPr="00B511C0">
        <w:rPr>
          <w:u w:val="single"/>
        </w:rPr>
        <w:t xml:space="preserve">): </w:t>
      </w:r>
      <w:r>
        <w:rPr>
          <w:u w:val="single"/>
        </w:rPr>
        <w:t>è stato stressante e stancante spero di non dover più fare tutti quei documenti e tornare in tutti quegli uffici benché mi abbiano aiutato.</w:t>
      </w:r>
    </w:p>
    <w:p w:rsidR="0009519A" w:rsidRDefault="0009519A" w:rsidP="00B43211">
      <w:pPr>
        <w:numPr>
          <w:ilvl w:val="1"/>
          <w:numId w:val="2"/>
        </w:numPr>
        <w:jc w:val="both"/>
      </w:pPr>
      <w:r>
        <w:t xml:space="preserve">Sostegno psico-fisico: </w:t>
      </w:r>
      <w:r>
        <w:rPr>
          <w:u w:val="single"/>
        </w:rPr>
        <w:t>devi essere forte, perché molte volte sei stanco e sei solo.</w:t>
      </w:r>
    </w:p>
    <w:p w:rsidR="0009519A" w:rsidRDefault="0009519A" w:rsidP="00B43211">
      <w:pPr>
        <w:jc w:val="both"/>
      </w:pPr>
    </w:p>
    <w:p w:rsidR="0009519A" w:rsidRPr="00907CC9" w:rsidRDefault="0009519A" w:rsidP="00907CC9">
      <w:pPr>
        <w:rPr>
          <w:u w:val="single"/>
        </w:rPr>
      </w:pPr>
      <w:r>
        <w:t xml:space="preserve">25. Pensi che l’Università abbia facilitato la tua integrazione dal punto di vista umano? </w:t>
      </w:r>
      <w:r>
        <w:rPr>
          <w:u w:val="single"/>
        </w:rPr>
        <w:t>Ho incontrato compagni di corso molto comprensivi, ma non credo dipenda dall’organizzazione universitaria.</w:t>
      </w:r>
    </w:p>
    <w:p w:rsidR="0009519A" w:rsidRDefault="0009519A" w:rsidP="00B43211">
      <w:pPr>
        <w:jc w:val="both"/>
      </w:pPr>
    </w:p>
    <w:p w:rsidR="0009519A" w:rsidRDefault="0009519A" w:rsidP="00B43211">
      <w:r>
        <w:t xml:space="preserve">26. Consigli che daresti all’Università? </w:t>
      </w:r>
      <w:r>
        <w:rPr>
          <w:u w:val="single"/>
        </w:rPr>
        <w:t>Sarebbe bello fare degli incontri per noi stranieri. Oppure avere modo di metterci in contatto. E magari avere qualcuno che possa darti dei consigli. Inoltre negli uffici servirebbero persone preparate sulle lingue straniere.</w:t>
      </w:r>
    </w:p>
    <w:p w:rsidR="0009519A" w:rsidRDefault="0009519A" w:rsidP="00B43211"/>
    <w:p w:rsidR="0009519A" w:rsidRDefault="0009519A"/>
    <w:sectPr w:rsidR="0009519A" w:rsidSect="008D49D0">
      <w:pgSz w:w="11906" w:h="16838"/>
      <w:pgMar w:top="53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55B64"/>
    <w:multiLevelType w:val="hybridMultilevel"/>
    <w:tmpl w:val="0E203F14"/>
    <w:lvl w:ilvl="0" w:tplc="679437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F0C3EDC"/>
    <w:multiLevelType w:val="hybridMultilevel"/>
    <w:tmpl w:val="8D4872A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BD2B6C2">
      <w:start w:val="8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4CE2273"/>
    <w:multiLevelType w:val="hybridMultilevel"/>
    <w:tmpl w:val="F844DBC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504DBD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10000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06126DA"/>
    <w:multiLevelType w:val="hybridMultilevel"/>
    <w:tmpl w:val="4B125C1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700827C0"/>
    <w:multiLevelType w:val="hybridMultilevel"/>
    <w:tmpl w:val="42366C98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BB6569F"/>
    <w:multiLevelType w:val="hybridMultilevel"/>
    <w:tmpl w:val="4B125C1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3211"/>
    <w:rsid w:val="000560C1"/>
    <w:rsid w:val="0006739D"/>
    <w:rsid w:val="0009519A"/>
    <w:rsid w:val="000D707A"/>
    <w:rsid w:val="000E63E2"/>
    <w:rsid w:val="001D7D3C"/>
    <w:rsid w:val="00255439"/>
    <w:rsid w:val="00384F85"/>
    <w:rsid w:val="003D2EBD"/>
    <w:rsid w:val="003D640F"/>
    <w:rsid w:val="00441D5F"/>
    <w:rsid w:val="0056601A"/>
    <w:rsid w:val="005938E3"/>
    <w:rsid w:val="005C4C96"/>
    <w:rsid w:val="0065216C"/>
    <w:rsid w:val="00666834"/>
    <w:rsid w:val="006C272A"/>
    <w:rsid w:val="00743917"/>
    <w:rsid w:val="008447D5"/>
    <w:rsid w:val="008D49D0"/>
    <w:rsid w:val="00907CC9"/>
    <w:rsid w:val="00982D60"/>
    <w:rsid w:val="009F47D3"/>
    <w:rsid w:val="00A57F7F"/>
    <w:rsid w:val="00AA1FA0"/>
    <w:rsid w:val="00B43211"/>
    <w:rsid w:val="00B511C0"/>
    <w:rsid w:val="00C90212"/>
    <w:rsid w:val="00C92FC8"/>
    <w:rsid w:val="00D03895"/>
    <w:rsid w:val="00D91E16"/>
    <w:rsid w:val="00F35A2F"/>
    <w:rsid w:val="00F46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211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439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styleId="ListParagraph">
    <w:name w:val="List Paragraph"/>
    <w:basedOn w:val="Normal"/>
    <w:uiPriority w:val="99"/>
    <w:qFormat/>
    <w:rsid w:val="00C92FC8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3</Pages>
  <Words>877</Words>
  <Characters>5004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Intervista 1</dc:title>
  <dc:subject/>
  <dc:creator>Amanda</dc:creator>
  <cp:keywords/>
  <dc:description/>
  <cp:lastModifiedBy>Amanda</cp:lastModifiedBy>
  <cp:revision>5</cp:revision>
  <cp:lastPrinted>2011-05-11T13:52:00Z</cp:lastPrinted>
  <dcterms:created xsi:type="dcterms:W3CDTF">2011-05-03T18:13:00Z</dcterms:created>
  <dcterms:modified xsi:type="dcterms:W3CDTF">2011-05-11T13:52:00Z</dcterms:modified>
</cp:coreProperties>
</file>